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97637" w14:textId="77777777" w:rsidR="001812E2" w:rsidRPr="00690BA6" w:rsidRDefault="001812E2" w:rsidP="001812E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8E8D8BF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7CFFD23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F1B2F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28A1B" w14:textId="77777777" w:rsidR="001812E2" w:rsidRDefault="001812E2" w:rsidP="001812E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8E8F1D8" w14:textId="77777777" w:rsidR="001812E2" w:rsidRDefault="001812E2" w:rsidP="001812E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B92CE1C" w14:textId="77777777" w:rsidR="001812E2" w:rsidRDefault="001812E2" w:rsidP="001812E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9F9FA37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00D4FD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7D2EB" w14:textId="77777777" w:rsidR="001812E2" w:rsidRDefault="001812E2" w:rsidP="001812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5A9830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8D1C" w14:textId="77777777" w:rsidR="001812E2" w:rsidRDefault="001812E2" w:rsidP="009139A6">
      <w:r>
        <w:separator/>
      </w:r>
    </w:p>
  </w:endnote>
  <w:endnote w:type="continuationSeparator" w:id="0">
    <w:p w14:paraId="4CCD6336" w14:textId="77777777" w:rsidR="001812E2" w:rsidRDefault="001812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83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27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EB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3172" w14:textId="77777777" w:rsidR="001812E2" w:rsidRDefault="001812E2" w:rsidP="009139A6">
      <w:r>
        <w:separator/>
      </w:r>
    </w:p>
  </w:footnote>
  <w:footnote w:type="continuationSeparator" w:id="0">
    <w:p w14:paraId="3D3A9AEA" w14:textId="77777777" w:rsidR="001812E2" w:rsidRDefault="001812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57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DE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A4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E2"/>
    <w:rsid w:val="000666E0"/>
    <w:rsid w:val="001812E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E72D9"/>
  <w15:chartTrackingRefBased/>
  <w15:docId w15:val="{93F26F8A-0B77-43FF-A8F2-C1582A91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2021-12-16T20:59:00Z</dcterms:created>
  <dcterms:modified xsi:type="dcterms:W3CDTF">2021-12-16T21:00:00Z</dcterms:modified>
</cp:coreProperties>
</file>